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31683" w14:textId="77777777" w:rsidR="00E26BD8" w:rsidRDefault="00E26BD8" w:rsidP="00E26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PORTHURS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fl.1404)</w:t>
      </w:r>
    </w:p>
    <w:p w14:paraId="04C354CB" w14:textId="77777777" w:rsidR="00E26BD8" w:rsidRDefault="00E26BD8" w:rsidP="00E26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Polebrook</w:t>
      </w:r>
      <w:proofErr w:type="spellEnd"/>
      <w:r>
        <w:rPr>
          <w:rFonts w:cs="Times New Roman"/>
          <w:szCs w:val="24"/>
        </w:rPr>
        <w:t>, Northamptonshire.</w:t>
      </w:r>
    </w:p>
    <w:p w14:paraId="5498A1DF" w14:textId="77777777" w:rsidR="00E26BD8" w:rsidRDefault="00E26BD8" w:rsidP="00E26BD8">
      <w:pPr>
        <w:pStyle w:val="NoSpacing"/>
        <w:rPr>
          <w:rFonts w:cs="Times New Roman"/>
          <w:szCs w:val="24"/>
        </w:rPr>
      </w:pPr>
    </w:p>
    <w:p w14:paraId="7E86D5B4" w14:textId="77777777" w:rsidR="00E26BD8" w:rsidRDefault="00E26BD8" w:rsidP="00E26BD8">
      <w:pPr>
        <w:pStyle w:val="NoSpacing"/>
        <w:rPr>
          <w:rFonts w:cs="Times New Roman"/>
          <w:szCs w:val="24"/>
        </w:rPr>
      </w:pPr>
    </w:p>
    <w:p w14:paraId="15C15799" w14:textId="77777777" w:rsidR="00E26BD8" w:rsidRDefault="00E26BD8" w:rsidP="00E26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witnessed a charter.</w:t>
      </w:r>
    </w:p>
    <w:p w14:paraId="354A5024" w14:textId="77777777" w:rsidR="00E26BD8" w:rsidRDefault="00E26BD8" w:rsidP="00E26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(V.C.H. Northamptonshire vol.3 p.102)</w:t>
      </w:r>
    </w:p>
    <w:p w14:paraId="7EF13A75" w14:textId="77777777" w:rsidR="00E26BD8" w:rsidRDefault="00E26BD8" w:rsidP="00E26BD8">
      <w:pPr>
        <w:pStyle w:val="NoSpacing"/>
        <w:rPr>
          <w:rFonts w:cs="Times New Roman"/>
          <w:szCs w:val="24"/>
        </w:rPr>
      </w:pPr>
    </w:p>
    <w:p w14:paraId="075CA25A" w14:textId="77777777" w:rsidR="00E26BD8" w:rsidRDefault="00E26BD8" w:rsidP="00E26BD8">
      <w:pPr>
        <w:pStyle w:val="NoSpacing"/>
        <w:rPr>
          <w:rFonts w:cs="Times New Roman"/>
          <w:szCs w:val="24"/>
        </w:rPr>
      </w:pPr>
    </w:p>
    <w:p w14:paraId="07CD1650" w14:textId="77777777" w:rsidR="00E26BD8" w:rsidRDefault="00E26BD8" w:rsidP="00E26B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217587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3750B" w14:textId="77777777" w:rsidR="00E26BD8" w:rsidRDefault="00E26BD8" w:rsidP="009139A6">
      <w:r>
        <w:separator/>
      </w:r>
    </w:p>
  </w:endnote>
  <w:endnote w:type="continuationSeparator" w:id="0">
    <w:p w14:paraId="58CAB5C7" w14:textId="77777777" w:rsidR="00E26BD8" w:rsidRDefault="00E26B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4BE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5F1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E98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EDB3D" w14:textId="77777777" w:rsidR="00E26BD8" w:rsidRDefault="00E26BD8" w:rsidP="009139A6">
      <w:r>
        <w:separator/>
      </w:r>
    </w:p>
  </w:footnote>
  <w:footnote w:type="continuationSeparator" w:id="0">
    <w:p w14:paraId="059F8F55" w14:textId="77777777" w:rsidR="00E26BD8" w:rsidRDefault="00E26B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7F2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086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264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D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6BD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3169C"/>
  <w15:chartTrackingRefBased/>
  <w15:docId w15:val="{C92A6AFB-05AF-44E6-97A6-B2D903268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2024-05-02T16:23:00Z</dcterms:created>
  <dcterms:modified xsi:type="dcterms:W3CDTF">2024-05-02T16:24:00Z</dcterms:modified>
</cp:coreProperties>
</file>